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971313" w14:textId="77777777" w:rsidR="00C87843" w:rsidRDefault="00C87843" w:rsidP="00C878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Roger PALMER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13C3B791" w14:textId="77777777" w:rsidR="00C87843" w:rsidRDefault="00C87843" w:rsidP="00C87843">
      <w:pPr>
        <w:rPr>
          <w:rFonts w:ascii="Times New Roman" w:hAnsi="Times New Roman" w:cs="Times New Roman"/>
        </w:rPr>
      </w:pPr>
    </w:p>
    <w:p w14:paraId="5665EC39" w14:textId="77777777" w:rsidR="00C87843" w:rsidRDefault="00C87843" w:rsidP="00C87843">
      <w:pPr>
        <w:rPr>
          <w:rFonts w:ascii="Times New Roman" w:hAnsi="Times New Roman" w:cs="Times New Roman"/>
        </w:rPr>
      </w:pPr>
    </w:p>
    <w:p w14:paraId="1F24298A" w14:textId="77777777" w:rsidR="00C87843" w:rsidRDefault="00C87843" w:rsidP="00C878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debt against John Brown of Billericay, Essex(q.v.).</w:t>
      </w:r>
    </w:p>
    <w:p w14:paraId="495A5D03" w14:textId="77777777" w:rsidR="00C87843" w:rsidRDefault="00C87843" w:rsidP="00C878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2AAF19AD" w14:textId="77777777" w:rsidR="00C87843" w:rsidRDefault="00C87843" w:rsidP="00C878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He made a plaint of trespass against Richard </w:t>
      </w:r>
      <w:proofErr w:type="spellStart"/>
      <w:r>
        <w:rPr>
          <w:rFonts w:ascii="Times New Roman" w:hAnsi="Times New Roman" w:cs="Times New Roman"/>
        </w:rPr>
        <w:t>Payn</w:t>
      </w:r>
      <w:proofErr w:type="spellEnd"/>
      <w:r>
        <w:rPr>
          <w:rFonts w:ascii="Times New Roman" w:hAnsi="Times New Roman" w:cs="Times New Roman"/>
        </w:rPr>
        <w:t xml:space="preserve"> of Southminster</w:t>
      </w:r>
    </w:p>
    <w:p w14:paraId="1A78D6AB" w14:textId="77777777" w:rsidR="00C87843" w:rsidRDefault="00C87843" w:rsidP="00C878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Essex(q.v.).   (ibid.) </w:t>
      </w:r>
    </w:p>
    <w:p w14:paraId="28D02947" w14:textId="77777777" w:rsidR="00C87843" w:rsidRDefault="00C87843" w:rsidP="00C87843">
      <w:pPr>
        <w:rPr>
          <w:rFonts w:ascii="Times New Roman" w:hAnsi="Times New Roman" w:cs="Times New Roman"/>
        </w:rPr>
      </w:pPr>
    </w:p>
    <w:p w14:paraId="54CC4363" w14:textId="77777777" w:rsidR="00C87843" w:rsidRDefault="00C87843" w:rsidP="00C87843">
      <w:pPr>
        <w:rPr>
          <w:rFonts w:ascii="Times New Roman" w:hAnsi="Times New Roman" w:cs="Times New Roman"/>
        </w:rPr>
      </w:pPr>
    </w:p>
    <w:p w14:paraId="3B420874" w14:textId="77777777" w:rsidR="00C87843" w:rsidRDefault="00C87843" w:rsidP="00C8784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August 2018</w:t>
      </w:r>
    </w:p>
    <w:p w14:paraId="650E69B5" w14:textId="77777777" w:rsidR="006B2F86" w:rsidRPr="00E71FC3" w:rsidRDefault="00C8784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9EF92" w14:textId="77777777" w:rsidR="00C87843" w:rsidRDefault="00C87843" w:rsidP="00E71FC3">
      <w:r>
        <w:separator/>
      </w:r>
    </w:p>
  </w:endnote>
  <w:endnote w:type="continuationSeparator" w:id="0">
    <w:p w14:paraId="462720AC" w14:textId="77777777" w:rsidR="00C87843" w:rsidRDefault="00C8784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1908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A24E2" w14:textId="77777777" w:rsidR="00C87843" w:rsidRDefault="00C87843" w:rsidP="00E71FC3">
      <w:r>
        <w:separator/>
      </w:r>
    </w:p>
  </w:footnote>
  <w:footnote w:type="continuationSeparator" w:id="0">
    <w:p w14:paraId="514F892F" w14:textId="77777777" w:rsidR="00C87843" w:rsidRDefault="00C8784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843"/>
    <w:rsid w:val="001A7C09"/>
    <w:rsid w:val="00577BD5"/>
    <w:rsid w:val="00656CBA"/>
    <w:rsid w:val="006A1F77"/>
    <w:rsid w:val="00733BE7"/>
    <w:rsid w:val="00AB52E8"/>
    <w:rsid w:val="00B16D3F"/>
    <w:rsid w:val="00BB41AC"/>
    <w:rsid w:val="00C8784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8A7624"/>
  <w15:chartTrackingRefBased/>
  <w15:docId w15:val="{ACD8D55E-6835-4135-A042-25E706435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784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2018-09-21T20:49:00Z</dcterms:created>
  <dcterms:modified xsi:type="dcterms:W3CDTF">2018-09-21T20:50:00Z</dcterms:modified>
</cp:coreProperties>
</file>